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C8E" w:rsidRDefault="00824C8E" w:rsidP="00D82011">
      <w:pPr>
        <w:pStyle w:val="Title"/>
        <w:rPr>
          <w:rFonts w:ascii="Times New Roman" w:hAnsi="Times New Roman" w:cs="Times New Roman"/>
          <w:sz w:val="36"/>
          <w:szCs w:val="36"/>
        </w:rPr>
      </w:pPr>
      <w:r w:rsidRPr="005257F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7pt;height:75pt;visibility:visible" filled="t">
            <v:imagedata r:id="rId7" o:title=""/>
          </v:shape>
        </w:pict>
      </w:r>
    </w:p>
    <w:p w:rsidR="00824C8E" w:rsidRDefault="00824C8E" w:rsidP="00207C1D">
      <w:pPr>
        <w:pStyle w:val="Title"/>
        <w:spacing w:before="0" w:after="0"/>
        <w:rPr>
          <w:rFonts w:ascii="Times New Roman" w:hAnsi="Times New Roman" w:cs="Times New Roman"/>
          <w:sz w:val="36"/>
          <w:szCs w:val="36"/>
        </w:rPr>
      </w:pPr>
      <w:r w:rsidRPr="00207C1D">
        <w:rPr>
          <w:rFonts w:ascii="Times New Roman" w:hAnsi="Times New Roman" w:cs="Times New Roman"/>
          <w:sz w:val="36"/>
          <w:szCs w:val="36"/>
        </w:rPr>
        <w:t xml:space="preserve">КОМИТЕТ МЕСТНОГО САМОУПРАВЛЕНИЯ </w:t>
      </w:r>
      <w:r>
        <w:rPr>
          <w:rFonts w:ascii="Times New Roman" w:hAnsi="Times New Roman" w:cs="Times New Roman"/>
          <w:sz w:val="36"/>
          <w:szCs w:val="36"/>
        </w:rPr>
        <w:t>ЧААДАЕВСКОГО СЕЛЬСОВЕТА</w:t>
      </w:r>
    </w:p>
    <w:p w:rsidR="00824C8E" w:rsidRDefault="00824C8E" w:rsidP="00207C1D">
      <w:pPr>
        <w:pStyle w:val="Title"/>
        <w:spacing w:before="0" w:after="0"/>
        <w:rPr>
          <w:rFonts w:ascii="Times New Roman" w:hAnsi="Times New Roman" w:cs="Times New Roman"/>
          <w:sz w:val="36"/>
          <w:szCs w:val="36"/>
        </w:rPr>
      </w:pPr>
      <w:r w:rsidRPr="00207C1D">
        <w:rPr>
          <w:rFonts w:ascii="Times New Roman" w:hAnsi="Times New Roman" w:cs="Times New Roman"/>
          <w:sz w:val="36"/>
          <w:szCs w:val="36"/>
        </w:rPr>
        <w:t>ГОРОДИЩЕНСКОГО РАЙОНА</w:t>
      </w:r>
    </w:p>
    <w:p w:rsidR="00824C8E" w:rsidRPr="00207C1D" w:rsidRDefault="00824C8E" w:rsidP="00207C1D">
      <w:pPr>
        <w:pStyle w:val="Title"/>
        <w:spacing w:before="0" w:after="0"/>
        <w:rPr>
          <w:rFonts w:ascii="Times New Roman" w:hAnsi="Times New Roman" w:cs="Times New Roman"/>
          <w:sz w:val="36"/>
          <w:szCs w:val="36"/>
        </w:rPr>
      </w:pPr>
      <w:r w:rsidRPr="00207C1D">
        <w:rPr>
          <w:rFonts w:ascii="Times New Roman" w:hAnsi="Times New Roman" w:cs="Times New Roman"/>
          <w:sz w:val="36"/>
          <w:szCs w:val="36"/>
        </w:rPr>
        <w:t>ПЕНЗЕНСКОЙ ОБЛАСТИ</w:t>
      </w:r>
    </w:p>
    <w:p w:rsidR="00824C8E" w:rsidRDefault="00824C8E" w:rsidP="00207C1D">
      <w:pPr>
        <w:pStyle w:val="Title"/>
        <w:spacing w:before="0" w:after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ШЕСТОГО</w:t>
      </w:r>
      <w:r w:rsidRPr="00207C1D">
        <w:rPr>
          <w:rFonts w:ascii="Times New Roman" w:hAnsi="Times New Roman" w:cs="Times New Roman"/>
          <w:sz w:val="36"/>
          <w:szCs w:val="36"/>
        </w:rPr>
        <w:t xml:space="preserve"> СОЗЫВА</w:t>
      </w:r>
    </w:p>
    <w:p w:rsidR="00824C8E" w:rsidRPr="00207C1D" w:rsidRDefault="00824C8E" w:rsidP="00207C1D">
      <w:pPr>
        <w:pStyle w:val="Title"/>
        <w:spacing w:before="0" w:after="0"/>
        <w:rPr>
          <w:rFonts w:ascii="Times New Roman" w:hAnsi="Times New Roman" w:cs="Times New Roman"/>
          <w:sz w:val="36"/>
          <w:szCs w:val="36"/>
        </w:rPr>
      </w:pPr>
    </w:p>
    <w:p w:rsidR="00824C8E" w:rsidRPr="00207C1D" w:rsidRDefault="00824C8E" w:rsidP="00207C1D">
      <w:pPr>
        <w:pStyle w:val="Title"/>
        <w:spacing w:before="0" w:after="0"/>
        <w:rPr>
          <w:rFonts w:ascii="Times New Roman" w:hAnsi="Times New Roman" w:cs="Times New Roman"/>
        </w:rPr>
      </w:pPr>
      <w:r w:rsidRPr="00207C1D">
        <w:rPr>
          <w:rFonts w:ascii="Times New Roman" w:hAnsi="Times New Roman" w:cs="Times New Roman"/>
        </w:rPr>
        <w:t>РЕШЕНИЕ</w:t>
      </w:r>
    </w:p>
    <w:p w:rsidR="00824C8E" w:rsidRPr="00550D08" w:rsidRDefault="00824C8E" w:rsidP="00207C1D">
      <w:pPr>
        <w:pStyle w:val="Title"/>
        <w:spacing w:before="0" w:after="0"/>
        <w:rPr>
          <w:rFonts w:ascii="Times New Roman" w:hAnsi="Times New Roman" w:cs="Times New Roman"/>
          <w:b w:val="0"/>
          <w:sz w:val="28"/>
          <w:szCs w:val="28"/>
          <w:u w:val="single"/>
        </w:rPr>
      </w:pPr>
      <w:bookmarkStart w:id="0" w:name="_GoBack"/>
      <w:r w:rsidRPr="00550D08">
        <w:rPr>
          <w:rFonts w:ascii="Times New Roman" w:hAnsi="Times New Roman" w:cs="Times New Roman"/>
          <w:b w:val="0"/>
          <w:sz w:val="28"/>
          <w:szCs w:val="28"/>
          <w:u w:val="single"/>
        </w:rPr>
        <w:t>от 31.08.2016 № 465-79/6</w:t>
      </w:r>
    </w:p>
    <w:bookmarkEnd w:id="0"/>
    <w:p w:rsidR="00824C8E" w:rsidRPr="00207C1D" w:rsidRDefault="00824C8E" w:rsidP="00207C1D">
      <w:pPr>
        <w:pStyle w:val="Title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207C1D">
        <w:rPr>
          <w:rFonts w:ascii="Times New Roman" w:hAnsi="Times New Roman" w:cs="Times New Roman"/>
          <w:b w:val="0"/>
          <w:sz w:val="20"/>
          <w:szCs w:val="20"/>
        </w:rPr>
        <w:t xml:space="preserve">с. </w:t>
      </w:r>
      <w:r>
        <w:rPr>
          <w:rFonts w:ascii="Times New Roman" w:hAnsi="Times New Roman" w:cs="Times New Roman"/>
          <w:b w:val="0"/>
          <w:sz w:val="20"/>
          <w:szCs w:val="20"/>
        </w:rPr>
        <w:t>Чаадаевка</w:t>
      </w:r>
    </w:p>
    <w:p w:rsidR="00824C8E" w:rsidRDefault="00824C8E" w:rsidP="00D82011">
      <w:pPr>
        <w:pStyle w:val="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отдельные муниципальные правовые акты Чаадаевского сельсовета Городищенского района Пензенской области</w:t>
      </w:r>
    </w:p>
    <w:p w:rsidR="00824C8E" w:rsidRDefault="00824C8E" w:rsidP="0081730F">
      <w:pPr>
        <w:pStyle w:val="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24C8E" w:rsidRPr="0081730F" w:rsidRDefault="00824C8E" w:rsidP="0081730F">
      <w:pPr>
        <w:pStyle w:val="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 (с последующими изменениями), от 02.03.2007 № 25-ФЗ «О муниципальной службе в Российской Федерации» (с последующими изменениями), Законом Пензенской области от 10.10.2007 № 1390-ЗПО «О муниципальной службе в Пензенской области» (с последующими изменениями), руководствуясь статьей 19 Устава Чаадаевского сельсовета Городищенского района Пензенской области,</w:t>
      </w:r>
    </w:p>
    <w:p w:rsidR="00824C8E" w:rsidRDefault="00824C8E" w:rsidP="00207C1D">
      <w:pPr>
        <w:jc w:val="left"/>
        <w:rPr>
          <w:rFonts w:ascii="Times New Roman" w:hAnsi="Times New Roman"/>
          <w:sz w:val="28"/>
          <w:szCs w:val="28"/>
        </w:rPr>
      </w:pPr>
    </w:p>
    <w:p w:rsidR="00824C8E" w:rsidRDefault="00824C8E" w:rsidP="0081730F">
      <w:pPr>
        <w:jc w:val="center"/>
        <w:rPr>
          <w:rFonts w:ascii="Times New Roman" w:hAnsi="Times New Roman"/>
          <w:b/>
          <w:sz w:val="28"/>
          <w:szCs w:val="28"/>
        </w:rPr>
      </w:pPr>
      <w:r w:rsidRPr="0081730F">
        <w:rPr>
          <w:rFonts w:ascii="Times New Roman" w:hAnsi="Times New Roman"/>
          <w:b/>
          <w:sz w:val="28"/>
          <w:szCs w:val="28"/>
        </w:rPr>
        <w:t xml:space="preserve">Комитет местного самоуправления </w:t>
      </w:r>
      <w:r>
        <w:rPr>
          <w:rFonts w:ascii="Times New Roman" w:hAnsi="Times New Roman"/>
          <w:b/>
          <w:sz w:val="28"/>
          <w:szCs w:val="28"/>
        </w:rPr>
        <w:t>Чаадаевского</w:t>
      </w:r>
      <w:r w:rsidRPr="0081730F">
        <w:rPr>
          <w:rFonts w:ascii="Times New Roman" w:hAnsi="Times New Roman"/>
          <w:b/>
          <w:sz w:val="28"/>
          <w:szCs w:val="28"/>
        </w:rPr>
        <w:t xml:space="preserve"> сельсовета Городищенского района Пензенской области решил:</w:t>
      </w:r>
    </w:p>
    <w:p w:rsidR="00824C8E" w:rsidRPr="0081730F" w:rsidRDefault="00824C8E" w:rsidP="0081730F">
      <w:pPr>
        <w:jc w:val="center"/>
        <w:rPr>
          <w:rFonts w:ascii="Times New Roman" w:hAnsi="Times New Roman"/>
          <w:sz w:val="28"/>
          <w:szCs w:val="28"/>
        </w:rPr>
      </w:pPr>
    </w:p>
    <w:p w:rsidR="00824C8E" w:rsidRDefault="00824C8E" w:rsidP="0090473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Порядок проведения конкурса на замещение вакантной должности муниципальной службы в органах местного самоуправления Чаадаевского сельсовета Городищенского района Пензенской области, утвержденный решением Комитета местного самоуправления Чаадаевского сельсовета Городищенского района Пензенской области от 26.10.2015 № 260-43/6 (с последующими изменениями), следующее изменение:</w:t>
      </w:r>
    </w:p>
    <w:p w:rsidR="00824C8E" w:rsidRDefault="00824C8E" w:rsidP="0090473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пункт 6 дополнить подпунктом 10.1 следующего содержания:</w:t>
      </w:r>
    </w:p>
    <w:p w:rsidR="00824C8E" w:rsidRDefault="00824C8E" w:rsidP="0090473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«10.1) сведения, предусмотренные статьей 15.1 Федерального закона от 02.03.2007 № 25-ФЗ «О муниципальной службе в Российской Федерации»;».</w:t>
      </w:r>
    </w:p>
    <w:p w:rsidR="00824C8E" w:rsidRDefault="00824C8E" w:rsidP="00B47E85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Внести в Порядок проведения конкурса на замещение должности главы администрации Чаадаевского сельсовета Городищенского района Пензенской области, назначаемого по контракту, утвержденный решением Комитета местного самоуправления Чаадаевского сельсовета Городищенского района Пензенской области от 05.09.2014 № 498-169/5 (с последующими изменениями), следующее изменение:</w:t>
      </w:r>
    </w:p>
    <w:p w:rsidR="00824C8E" w:rsidRDefault="00824C8E" w:rsidP="0090473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1)пункт 3.1 дополнить подпунктом 10.1 следующего содержания:</w:t>
      </w:r>
    </w:p>
    <w:p w:rsidR="00824C8E" w:rsidRDefault="00824C8E" w:rsidP="0090473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«10.1) сведения, предусмотренные статьей 15.1 Федерального закона от 02.03.2007 № 25-ФЗ «О муниципальной службе в Российской Федерации»;».</w:t>
      </w:r>
    </w:p>
    <w:p w:rsidR="00824C8E" w:rsidRDefault="00824C8E" w:rsidP="0090473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решение опубликовать в информационном бюллетене Комитета местного самоуправления Чаадаевского сельсовета Городищенского района Пензенской области «Время и Мы».</w:t>
      </w:r>
    </w:p>
    <w:p w:rsidR="00824C8E" w:rsidRDefault="00824C8E" w:rsidP="0090473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824C8E" w:rsidRDefault="00824C8E" w:rsidP="0090473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за исполнением настоящего решения возложить на Главу Чаадаевского сельсовета Городищенского района Пензенской области.</w:t>
      </w:r>
    </w:p>
    <w:p w:rsidR="00824C8E" w:rsidRDefault="00824C8E" w:rsidP="00904732">
      <w:pPr>
        <w:rPr>
          <w:rFonts w:ascii="Times New Roman" w:hAnsi="Times New Roman"/>
          <w:sz w:val="28"/>
          <w:szCs w:val="28"/>
        </w:rPr>
      </w:pPr>
    </w:p>
    <w:p w:rsidR="00824C8E" w:rsidRDefault="00824C8E" w:rsidP="00904732">
      <w:pPr>
        <w:rPr>
          <w:rFonts w:ascii="Times New Roman" w:hAnsi="Times New Roman"/>
          <w:sz w:val="28"/>
          <w:szCs w:val="28"/>
        </w:rPr>
      </w:pPr>
    </w:p>
    <w:p w:rsidR="00824C8E" w:rsidRDefault="00824C8E" w:rsidP="00904732">
      <w:pPr>
        <w:rPr>
          <w:rFonts w:ascii="Times New Roman" w:hAnsi="Times New Roman"/>
          <w:sz w:val="28"/>
          <w:szCs w:val="28"/>
        </w:rPr>
      </w:pPr>
    </w:p>
    <w:p w:rsidR="00824C8E" w:rsidRDefault="00824C8E" w:rsidP="00904732">
      <w:pPr>
        <w:rPr>
          <w:rFonts w:ascii="Times New Roman" w:hAnsi="Times New Roman"/>
          <w:sz w:val="28"/>
          <w:szCs w:val="28"/>
        </w:rPr>
      </w:pPr>
    </w:p>
    <w:p w:rsidR="00824C8E" w:rsidRDefault="00824C8E" w:rsidP="0090473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Чаадаевского сельсовета</w:t>
      </w:r>
    </w:p>
    <w:p w:rsidR="00824C8E" w:rsidRDefault="00824C8E" w:rsidP="0090473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Городищенского района</w:t>
      </w:r>
    </w:p>
    <w:p w:rsidR="00824C8E" w:rsidRDefault="00824C8E" w:rsidP="0090473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Пензенской области                                                             Е.В.Корешкова</w:t>
      </w:r>
    </w:p>
    <w:p w:rsidR="00824C8E" w:rsidRDefault="00824C8E" w:rsidP="00904732">
      <w:pPr>
        <w:rPr>
          <w:rFonts w:ascii="Times New Roman" w:hAnsi="Times New Roman"/>
          <w:sz w:val="28"/>
          <w:szCs w:val="28"/>
        </w:rPr>
      </w:pPr>
    </w:p>
    <w:p w:rsidR="00824C8E" w:rsidRDefault="00824C8E" w:rsidP="00904732">
      <w:pPr>
        <w:rPr>
          <w:rFonts w:ascii="Times New Roman" w:hAnsi="Times New Roman"/>
          <w:sz w:val="28"/>
          <w:szCs w:val="28"/>
        </w:rPr>
      </w:pPr>
    </w:p>
    <w:p w:rsidR="00824C8E" w:rsidRDefault="00824C8E" w:rsidP="00207C1D">
      <w:pPr>
        <w:jc w:val="left"/>
        <w:rPr>
          <w:rFonts w:ascii="Times New Roman" w:hAnsi="Times New Roman"/>
          <w:sz w:val="28"/>
          <w:szCs w:val="28"/>
        </w:rPr>
      </w:pPr>
    </w:p>
    <w:p w:rsidR="00824C8E" w:rsidRDefault="00824C8E" w:rsidP="00207C1D">
      <w:pPr>
        <w:jc w:val="left"/>
        <w:rPr>
          <w:rFonts w:ascii="Times New Roman" w:hAnsi="Times New Roman"/>
          <w:sz w:val="28"/>
          <w:szCs w:val="28"/>
        </w:rPr>
      </w:pPr>
    </w:p>
    <w:p w:rsidR="00824C8E" w:rsidRDefault="00824C8E" w:rsidP="00207C1D">
      <w:pPr>
        <w:jc w:val="left"/>
        <w:rPr>
          <w:rFonts w:ascii="Times New Roman" w:hAnsi="Times New Roman"/>
          <w:sz w:val="28"/>
          <w:szCs w:val="28"/>
        </w:rPr>
      </w:pPr>
    </w:p>
    <w:p w:rsidR="00824C8E" w:rsidRDefault="00824C8E" w:rsidP="00207C1D">
      <w:pPr>
        <w:jc w:val="left"/>
        <w:rPr>
          <w:rFonts w:ascii="Times New Roman" w:hAnsi="Times New Roman"/>
          <w:sz w:val="28"/>
          <w:szCs w:val="28"/>
        </w:rPr>
      </w:pPr>
    </w:p>
    <w:p w:rsidR="00824C8E" w:rsidRDefault="00824C8E" w:rsidP="00207C1D">
      <w:pPr>
        <w:jc w:val="left"/>
        <w:rPr>
          <w:rFonts w:ascii="Times New Roman" w:hAnsi="Times New Roman"/>
          <w:sz w:val="28"/>
          <w:szCs w:val="28"/>
        </w:rPr>
      </w:pPr>
    </w:p>
    <w:p w:rsidR="00824C8E" w:rsidRDefault="00824C8E" w:rsidP="00207C1D">
      <w:pPr>
        <w:jc w:val="left"/>
        <w:rPr>
          <w:rFonts w:ascii="Times New Roman" w:hAnsi="Times New Roman"/>
          <w:sz w:val="28"/>
          <w:szCs w:val="28"/>
        </w:rPr>
      </w:pPr>
    </w:p>
    <w:p w:rsidR="00824C8E" w:rsidRDefault="00824C8E" w:rsidP="00207C1D">
      <w:pPr>
        <w:jc w:val="left"/>
        <w:rPr>
          <w:rFonts w:ascii="Times New Roman" w:hAnsi="Times New Roman"/>
          <w:sz w:val="28"/>
          <w:szCs w:val="28"/>
        </w:rPr>
      </w:pPr>
    </w:p>
    <w:p w:rsidR="00824C8E" w:rsidRDefault="00824C8E" w:rsidP="00207C1D">
      <w:pPr>
        <w:jc w:val="left"/>
        <w:rPr>
          <w:rFonts w:ascii="Times New Roman" w:hAnsi="Times New Roman"/>
          <w:sz w:val="28"/>
          <w:szCs w:val="28"/>
        </w:rPr>
      </w:pPr>
    </w:p>
    <w:p w:rsidR="00824C8E" w:rsidRDefault="00824C8E" w:rsidP="00207C1D">
      <w:pPr>
        <w:jc w:val="left"/>
        <w:rPr>
          <w:rFonts w:ascii="Times New Roman" w:hAnsi="Times New Roman"/>
          <w:sz w:val="28"/>
          <w:szCs w:val="28"/>
        </w:rPr>
      </w:pPr>
    </w:p>
    <w:p w:rsidR="00824C8E" w:rsidRDefault="00824C8E" w:rsidP="00207C1D">
      <w:pPr>
        <w:jc w:val="left"/>
        <w:rPr>
          <w:rFonts w:ascii="Times New Roman" w:hAnsi="Times New Roman"/>
          <w:sz w:val="28"/>
          <w:szCs w:val="28"/>
        </w:rPr>
      </w:pPr>
    </w:p>
    <w:p w:rsidR="00824C8E" w:rsidRDefault="00824C8E" w:rsidP="00207C1D">
      <w:pPr>
        <w:jc w:val="left"/>
        <w:rPr>
          <w:rFonts w:ascii="Times New Roman" w:hAnsi="Times New Roman"/>
          <w:sz w:val="28"/>
          <w:szCs w:val="28"/>
        </w:rPr>
      </w:pPr>
    </w:p>
    <w:p w:rsidR="00824C8E" w:rsidRDefault="00824C8E" w:rsidP="00207C1D">
      <w:pPr>
        <w:jc w:val="left"/>
        <w:rPr>
          <w:rFonts w:ascii="Times New Roman" w:hAnsi="Times New Roman"/>
          <w:sz w:val="28"/>
          <w:szCs w:val="28"/>
        </w:rPr>
      </w:pPr>
    </w:p>
    <w:p w:rsidR="00824C8E" w:rsidRDefault="00824C8E" w:rsidP="00207C1D">
      <w:pPr>
        <w:jc w:val="left"/>
        <w:rPr>
          <w:rFonts w:ascii="Times New Roman" w:hAnsi="Times New Roman"/>
          <w:sz w:val="28"/>
          <w:szCs w:val="28"/>
        </w:rPr>
      </w:pPr>
    </w:p>
    <w:p w:rsidR="00824C8E" w:rsidRDefault="00824C8E" w:rsidP="00207C1D">
      <w:pPr>
        <w:jc w:val="left"/>
        <w:rPr>
          <w:rFonts w:ascii="Times New Roman" w:hAnsi="Times New Roman"/>
          <w:sz w:val="28"/>
          <w:szCs w:val="28"/>
        </w:rPr>
      </w:pPr>
    </w:p>
    <w:p w:rsidR="00824C8E" w:rsidRDefault="00824C8E" w:rsidP="00207C1D">
      <w:pPr>
        <w:jc w:val="left"/>
        <w:rPr>
          <w:rFonts w:ascii="Times New Roman" w:hAnsi="Times New Roman"/>
          <w:sz w:val="28"/>
          <w:szCs w:val="28"/>
        </w:rPr>
      </w:pPr>
    </w:p>
    <w:p w:rsidR="00824C8E" w:rsidRDefault="00824C8E" w:rsidP="00207C1D">
      <w:pPr>
        <w:jc w:val="left"/>
        <w:rPr>
          <w:rFonts w:ascii="Times New Roman" w:hAnsi="Times New Roman"/>
          <w:sz w:val="28"/>
          <w:szCs w:val="28"/>
        </w:rPr>
      </w:pPr>
    </w:p>
    <w:p w:rsidR="00824C8E" w:rsidRDefault="00824C8E" w:rsidP="00207C1D">
      <w:pPr>
        <w:jc w:val="left"/>
        <w:rPr>
          <w:rFonts w:ascii="Times New Roman" w:hAnsi="Times New Roman"/>
          <w:sz w:val="28"/>
          <w:szCs w:val="28"/>
        </w:rPr>
      </w:pPr>
    </w:p>
    <w:p w:rsidR="00824C8E" w:rsidRDefault="00824C8E" w:rsidP="00207C1D">
      <w:pPr>
        <w:jc w:val="left"/>
        <w:rPr>
          <w:rFonts w:ascii="Times New Roman" w:hAnsi="Times New Roman"/>
          <w:sz w:val="28"/>
          <w:szCs w:val="28"/>
        </w:rPr>
      </w:pPr>
    </w:p>
    <w:p w:rsidR="00824C8E" w:rsidRDefault="00824C8E" w:rsidP="00207C1D">
      <w:pPr>
        <w:jc w:val="left"/>
        <w:rPr>
          <w:rFonts w:ascii="Times New Roman" w:hAnsi="Times New Roman"/>
          <w:sz w:val="28"/>
          <w:szCs w:val="28"/>
        </w:rPr>
      </w:pPr>
    </w:p>
    <w:p w:rsidR="00824C8E" w:rsidRDefault="00824C8E" w:rsidP="00207C1D">
      <w:pPr>
        <w:jc w:val="left"/>
        <w:rPr>
          <w:rFonts w:ascii="Times New Roman" w:hAnsi="Times New Roman"/>
          <w:sz w:val="28"/>
          <w:szCs w:val="28"/>
        </w:rPr>
      </w:pPr>
    </w:p>
    <w:p w:rsidR="00824C8E" w:rsidRDefault="00824C8E" w:rsidP="00207C1D">
      <w:pPr>
        <w:jc w:val="left"/>
        <w:rPr>
          <w:rFonts w:ascii="Times New Roman" w:hAnsi="Times New Roman"/>
          <w:sz w:val="28"/>
          <w:szCs w:val="28"/>
        </w:rPr>
      </w:pPr>
    </w:p>
    <w:p w:rsidR="00824C8E" w:rsidRDefault="00824C8E" w:rsidP="00207C1D">
      <w:pPr>
        <w:jc w:val="left"/>
        <w:rPr>
          <w:rFonts w:ascii="Times New Roman" w:hAnsi="Times New Roman"/>
          <w:sz w:val="28"/>
          <w:szCs w:val="28"/>
        </w:rPr>
      </w:pPr>
    </w:p>
    <w:p w:rsidR="00824C8E" w:rsidRDefault="00824C8E" w:rsidP="00207C1D">
      <w:pPr>
        <w:jc w:val="left"/>
        <w:rPr>
          <w:rFonts w:ascii="Times New Roman" w:hAnsi="Times New Roman"/>
          <w:sz w:val="28"/>
          <w:szCs w:val="28"/>
        </w:rPr>
      </w:pPr>
    </w:p>
    <w:p w:rsidR="00824C8E" w:rsidRDefault="00824C8E" w:rsidP="00207C1D">
      <w:pPr>
        <w:jc w:val="left"/>
        <w:rPr>
          <w:rFonts w:ascii="Times New Roman" w:hAnsi="Times New Roman"/>
          <w:sz w:val="28"/>
          <w:szCs w:val="28"/>
        </w:rPr>
      </w:pPr>
    </w:p>
    <w:p w:rsidR="00824C8E" w:rsidRDefault="00824C8E" w:rsidP="00207C1D">
      <w:pPr>
        <w:jc w:val="left"/>
        <w:rPr>
          <w:rFonts w:ascii="Times New Roman" w:hAnsi="Times New Roman"/>
          <w:sz w:val="28"/>
          <w:szCs w:val="28"/>
        </w:rPr>
      </w:pPr>
    </w:p>
    <w:p w:rsidR="00824C8E" w:rsidRDefault="00824C8E" w:rsidP="00207C1D">
      <w:pPr>
        <w:jc w:val="left"/>
        <w:rPr>
          <w:rFonts w:ascii="Times New Roman" w:hAnsi="Times New Roman"/>
          <w:sz w:val="28"/>
          <w:szCs w:val="28"/>
        </w:rPr>
      </w:pPr>
    </w:p>
    <w:sectPr w:rsidR="00824C8E" w:rsidSect="00947E8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C8E" w:rsidRDefault="00824C8E">
      <w:r>
        <w:separator/>
      </w:r>
    </w:p>
  </w:endnote>
  <w:endnote w:type="continuationSeparator" w:id="0">
    <w:p w:rsidR="00824C8E" w:rsidRDefault="00824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C8E" w:rsidRDefault="00824C8E">
      <w:r>
        <w:separator/>
      </w:r>
    </w:p>
  </w:footnote>
  <w:footnote w:type="continuationSeparator" w:id="0">
    <w:p w:rsidR="00824C8E" w:rsidRDefault="00824C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2001F6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1E8F7DDE"/>
    <w:multiLevelType w:val="multilevel"/>
    <w:tmpl w:val="19DC7FA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32331775"/>
    <w:multiLevelType w:val="hybridMultilevel"/>
    <w:tmpl w:val="D138F078"/>
    <w:lvl w:ilvl="0" w:tplc="EF8688A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3BEB545C"/>
    <w:multiLevelType w:val="multilevel"/>
    <w:tmpl w:val="19DC7FA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5">
    <w:nsid w:val="44D738CD"/>
    <w:multiLevelType w:val="hybridMultilevel"/>
    <w:tmpl w:val="49FA7706"/>
    <w:lvl w:ilvl="0" w:tplc="F9ACCF2C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6">
    <w:nsid w:val="53606209"/>
    <w:multiLevelType w:val="hybridMultilevel"/>
    <w:tmpl w:val="0046BE84"/>
    <w:lvl w:ilvl="0" w:tplc="6572255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593A53A4"/>
    <w:multiLevelType w:val="singleLevel"/>
    <w:tmpl w:val="F4DE9E0E"/>
    <w:lvl w:ilvl="0">
      <w:start w:val="1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8">
    <w:nsid w:val="652E6D4C"/>
    <w:multiLevelType w:val="hybridMultilevel"/>
    <w:tmpl w:val="5DB0AC1A"/>
    <w:lvl w:ilvl="0" w:tplc="8FCA9BC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0">
    <w:nsid w:val="741174BC"/>
    <w:multiLevelType w:val="hybridMultilevel"/>
    <w:tmpl w:val="CDDC0836"/>
    <w:lvl w:ilvl="0" w:tplc="27B6BD7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8"/>
  </w:num>
  <w:num w:numId="5">
    <w:abstractNumId w:val="10"/>
  </w:num>
  <w:num w:numId="6">
    <w:abstractNumId w:val="4"/>
  </w:num>
  <w:num w:numId="7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346"/>
        <w:lvlJc w:val="left"/>
        <w:rPr>
          <w:rFonts w:ascii="Times New Roman" w:hAnsi="Times New Roman" w:hint="default"/>
        </w:rPr>
      </w:lvl>
    </w:lvlOverride>
  </w:num>
  <w:num w:numId="9">
    <w:abstractNumId w:val="5"/>
  </w:num>
  <w:num w:numId="10">
    <w:abstractNumId w:val="7"/>
  </w:num>
  <w:num w:numId="11">
    <w:abstractNumId w:val="0"/>
    <w:lvlOverride w:ilvl="0">
      <w:lvl w:ilvl="0">
        <w:numFmt w:val="bullet"/>
        <w:lvlText w:val="-"/>
        <w:legacy w:legacy="1" w:legacySpace="0" w:legacyIndent="230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389"/>
        <w:lvlJc w:val="left"/>
        <w:rPr>
          <w:rFonts w:ascii="Times New Roman" w:hAnsi="Times New Roman" w:hint="default"/>
        </w:rPr>
      </w:lvl>
    </w:lvlOverride>
  </w:num>
  <w:num w:numId="13">
    <w:abstractNumId w:val="2"/>
  </w:num>
  <w:num w:numId="14">
    <w:abstractNumId w:val="11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ttachedTemplate r:id="rId1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5A11"/>
    <w:rsid w:val="00027FC2"/>
    <w:rsid w:val="0003044F"/>
    <w:rsid w:val="0003399C"/>
    <w:rsid w:val="00035F2F"/>
    <w:rsid w:val="00055289"/>
    <w:rsid w:val="00056443"/>
    <w:rsid w:val="000605C2"/>
    <w:rsid w:val="000A039C"/>
    <w:rsid w:val="000A39E0"/>
    <w:rsid w:val="000B0E96"/>
    <w:rsid w:val="000B1AAC"/>
    <w:rsid w:val="000B21F3"/>
    <w:rsid w:val="000C5217"/>
    <w:rsid w:val="000E4CCD"/>
    <w:rsid w:val="000F2ED9"/>
    <w:rsid w:val="000F67C1"/>
    <w:rsid w:val="0010470D"/>
    <w:rsid w:val="0010674B"/>
    <w:rsid w:val="00111CA4"/>
    <w:rsid w:val="00134A8A"/>
    <w:rsid w:val="001546A9"/>
    <w:rsid w:val="001607A1"/>
    <w:rsid w:val="00161BAC"/>
    <w:rsid w:val="00176E2C"/>
    <w:rsid w:val="001959AA"/>
    <w:rsid w:val="001D288A"/>
    <w:rsid w:val="0020176F"/>
    <w:rsid w:val="00207C1D"/>
    <w:rsid w:val="002115A0"/>
    <w:rsid w:val="00212E8E"/>
    <w:rsid w:val="0021355E"/>
    <w:rsid w:val="00230273"/>
    <w:rsid w:val="00230BB8"/>
    <w:rsid w:val="002359AF"/>
    <w:rsid w:val="00241F6C"/>
    <w:rsid w:val="0024362E"/>
    <w:rsid w:val="00256FD8"/>
    <w:rsid w:val="00276F77"/>
    <w:rsid w:val="0027773C"/>
    <w:rsid w:val="002968B0"/>
    <w:rsid w:val="002C7E82"/>
    <w:rsid w:val="002D235A"/>
    <w:rsid w:val="002D6516"/>
    <w:rsid w:val="002E2E2D"/>
    <w:rsid w:val="002F226F"/>
    <w:rsid w:val="002F5A11"/>
    <w:rsid w:val="003144A1"/>
    <w:rsid w:val="00335183"/>
    <w:rsid w:val="003705F4"/>
    <w:rsid w:val="003A69CB"/>
    <w:rsid w:val="003B5C5F"/>
    <w:rsid w:val="003D1549"/>
    <w:rsid w:val="003D7A36"/>
    <w:rsid w:val="00424A05"/>
    <w:rsid w:val="0044052B"/>
    <w:rsid w:val="004526B1"/>
    <w:rsid w:val="00481E08"/>
    <w:rsid w:val="00483392"/>
    <w:rsid w:val="00497402"/>
    <w:rsid w:val="004E1EB3"/>
    <w:rsid w:val="004E58E0"/>
    <w:rsid w:val="004F1B24"/>
    <w:rsid w:val="004F20A5"/>
    <w:rsid w:val="00522A8F"/>
    <w:rsid w:val="0052403F"/>
    <w:rsid w:val="005257F1"/>
    <w:rsid w:val="00541AF5"/>
    <w:rsid w:val="00550D08"/>
    <w:rsid w:val="005637FE"/>
    <w:rsid w:val="00566867"/>
    <w:rsid w:val="005760B0"/>
    <w:rsid w:val="00585042"/>
    <w:rsid w:val="00594C36"/>
    <w:rsid w:val="005B3FB1"/>
    <w:rsid w:val="005C0C4E"/>
    <w:rsid w:val="005C2B5D"/>
    <w:rsid w:val="0060724C"/>
    <w:rsid w:val="00615562"/>
    <w:rsid w:val="00615CA0"/>
    <w:rsid w:val="0061761B"/>
    <w:rsid w:val="006366E5"/>
    <w:rsid w:val="006869BF"/>
    <w:rsid w:val="006A05E1"/>
    <w:rsid w:val="006B0B64"/>
    <w:rsid w:val="006D7848"/>
    <w:rsid w:val="006E4750"/>
    <w:rsid w:val="006E539C"/>
    <w:rsid w:val="00706958"/>
    <w:rsid w:val="0071184E"/>
    <w:rsid w:val="00752A0D"/>
    <w:rsid w:val="00753B52"/>
    <w:rsid w:val="0076198E"/>
    <w:rsid w:val="00765004"/>
    <w:rsid w:val="0079225D"/>
    <w:rsid w:val="00793C20"/>
    <w:rsid w:val="0079634B"/>
    <w:rsid w:val="00797FBE"/>
    <w:rsid w:val="007A3EE5"/>
    <w:rsid w:val="007D015D"/>
    <w:rsid w:val="007E3E25"/>
    <w:rsid w:val="007E51EE"/>
    <w:rsid w:val="0081730F"/>
    <w:rsid w:val="008225D8"/>
    <w:rsid w:val="00824C8E"/>
    <w:rsid w:val="008369B1"/>
    <w:rsid w:val="0087680B"/>
    <w:rsid w:val="00892926"/>
    <w:rsid w:val="008B2E67"/>
    <w:rsid w:val="008B76D9"/>
    <w:rsid w:val="008F29EB"/>
    <w:rsid w:val="008F2A5C"/>
    <w:rsid w:val="00904732"/>
    <w:rsid w:val="00917AC3"/>
    <w:rsid w:val="00921CF7"/>
    <w:rsid w:val="00933B4C"/>
    <w:rsid w:val="00947E87"/>
    <w:rsid w:val="00947F82"/>
    <w:rsid w:val="00983C71"/>
    <w:rsid w:val="00985409"/>
    <w:rsid w:val="009C0C5E"/>
    <w:rsid w:val="009E077B"/>
    <w:rsid w:val="00A1519C"/>
    <w:rsid w:val="00A405EA"/>
    <w:rsid w:val="00A448FE"/>
    <w:rsid w:val="00A6618A"/>
    <w:rsid w:val="00A71368"/>
    <w:rsid w:val="00A86254"/>
    <w:rsid w:val="00AB0376"/>
    <w:rsid w:val="00AC006E"/>
    <w:rsid w:val="00AD4C3B"/>
    <w:rsid w:val="00AE4DF1"/>
    <w:rsid w:val="00AE6B9C"/>
    <w:rsid w:val="00B01F6E"/>
    <w:rsid w:val="00B25778"/>
    <w:rsid w:val="00B44E35"/>
    <w:rsid w:val="00B47E85"/>
    <w:rsid w:val="00B677E5"/>
    <w:rsid w:val="00BA2BD7"/>
    <w:rsid w:val="00BB6538"/>
    <w:rsid w:val="00BC5176"/>
    <w:rsid w:val="00BD3199"/>
    <w:rsid w:val="00BF2078"/>
    <w:rsid w:val="00C40014"/>
    <w:rsid w:val="00C47B5D"/>
    <w:rsid w:val="00C524D6"/>
    <w:rsid w:val="00C554CA"/>
    <w:rsid w:val="00C62FBC"/>
    <w:rsid w:val="00C6548B"/>
    <w:rsid w:val="00C65E73"/>
    <w:rsid w:val="00C75C56"/>
    <w:rsid w:val="00CD02DE"/>
    <w:rsid w:val="00CD4093"/>
    <w:rsid w:val="00D15CFD"/>
    <w:rsid w:val="00D24E23"/>
    <w:rsid w:val="00D25943"/>
    <w:rsid w:val="00D3625D"/>
    <w:rsid w:val="00D63EC6"/>
    <w:rsid w:val="00D65167"/>
    <w:rsid w:val="00D70C47"/>
    <w:rsid w:val="00D82011"/>
    <w:rsid w:val="00D9230F"/>
    <w:rsid w:val="00DB2489"/>
    <w:rsid w:val="00DE3B78"/>
    <w:rsid w:val="00DE5861"/>
    <w:rsid w:val="00E01E28"/>
    <w:rsid w:val="00E47584"/>
    <w:rsid w:val="00EC0BF9"/>
    <w:rsid w:val="00EC28C4"/>
    <w:rsid w:val="00ED3B6E"/>
    <w:rsid w:val="00ED45AF"/>
    <w:rsid w:val="00ED7ABC"/>
    <w:rsid w:val="00EE140D"/>
    <w:rsid w:val="00F01E59"/>
    <w:rsid w:val="00F11E53"/>
    <w:rsid w:val="00F47373"/>
    <w:rsid w:val="00F710E6"/>
    <w:rsid w:val="00F85EBF"/>
    <w:rsid w:val="00F96B3F"/>
    <w:rsid w:val="00FA1CAC"/>
    <w:rsid w:val="00FC55ED"/>
    <w:rsid w:val="00FE73D0"/>
    <w:rsid w:val="00FF50E2"/>
    <w:rsid w:val="00FF5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!Обычный текст документа"/>
    <w:qFormat/>
    <w:rsid w:val="00D82011"/>
    <w:pPr>
      <w:ind w:firstLine="567"/>
      <w:jc w:val="both"/>
    </w:pPr>
    <w:rPr>
      <w:rFonts w:ascii="Arial" w:hAnsi="Arial"/>
      <w:sz w:val="24"/>
      <w:szCs w:val="24"/>
    </w:rPr>
  </w:style>
  <w:style w:type="paragraph" w:styleId="Heading1">
    <w:name w:val="heading 1"/>
    <w:aliases w:val="Раздел Договора,H1,&quot;Алмаз&quot;,!Части документа"/>
    <w:basedOn w:val="Normal"/>
    <w:next w:val="Normal"/>
    <w:link w:val="Heading1Char"/>
    <w:uiPriority w:val="99"/>
    <w:qFormat/>
    <w:rsid w:val="00D82011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!Разделы документа"/>
    <w:basedOn w:val="Normal"/>
    <w:link w:val="Heading2Char"/>
    <w:uiPriority w:val="99"/>
    <w:qFormat/>
    <w:rsid w:val="00D82011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Heading3">
    <w:name w:val="heading 3"/>
    <w:aliases w:val="!Главы документа"/>
    <w:basedOn w:val="Normal"/>
    <w:link w:val="Heading3Char"/>
    <w:uiPriority w:val="99"/>
    <w:qFormat/>
    <w:rsid w:val="00D82011"/>
    <w:pPr>
      <w:outlineLvl w:val="2"/>
    </w:pPr>
    <w:rPr>
      <w:rFonts w:cs="Arial"/>
      <w:b/>
      <w:bCs/>
      <w:sz w:val="28"/>
      <w:szCs w:val="26"/>
    </w:rPr>
  </w:style>
  <w:style w:type="paragraph" w:styleId="Heading4">
    <w:name w:val="heading 4"/>
    <w:aliases w:val="!Параграфы/Статьи документа"/>
    <w:basedOn w:val="Normal"/>
    <w:link w:val="Heading4Char"/>
    <w:uiPriority w:val="99"/>
    <w:qFormat/>
    <w:rsid w:val="00D82011"/>
    <w:pPr>
      <w:outlineLvl w:val="3"/>
    </w:pPr>
    <w:rPr>
      <w:b/>
      <w:bCs/>
      <w:sz w:val="26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Раздел Договора Char,H1 Char,&quot;Алмаз&quot; Char,!Части документа Char"/>
    <w:basedOn w:val="DefaultParagraphFont"/>
    <w:link w:val="Heading1"/>
    <w:uiPriority w:val="99"/>
    <w:locked/>
    <w:rsid w:val="002F5A11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!Разделы документа Char"/>
    <w:basedOn w:val="DefaultParagraphFont"/>
    <w:link w:val="Heading2"/>
    <w:uiPriority w:val="99"/>
    <w:locked/>
    <w:rsid w:val="00D82011"/>
    <w:rPr>
      <w:rFonts w:ascii="Arial" w:hAnsi="Arial" w:cs="Arial"/>
      <w:b/>
      <w:bCs/>
      <w:iCs/>
      <w:sz w:val="28"/>
      <w:szCs w:val="28"/>
    </w:rPr>
  </w:style>
  <w:style w:type="character" w:customStyle="1" w:styleId="Heading3Char">
    <w:name w:val="Heading 3 Char"/>
    <w:aliases w:val="!Главы документа Char"/>
    <w:basedOn w:val="DefaultParagraphFont"/>
    <w:link w:val="Heading3"/>
    <w:uiPriority w:val="99"/>
    <w:locked/>
    <w:rsid w:val="00D82011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aliases w:val="!Параграфы/Статьи документа Char"/>
    <w:basedOn w:val="DefaultParagraphFont"/>
    <w:link w:val="Heading4"/>
    <w:uiPriority w:val="99"/>
    <w:locked/>
    <w:rsid w:val="00D82011"/>
    <w:rPr>
      <w:rFonts w:ascii="Arial" w:hAnsi="Arial" w:cs="Times New Roman"/>
      <w:b/>
      <w:bCs/>
      <w:sz w:val="28"/>
      <w:szCs w:val="28"/>
    </w:rPr>
  </w:style>
  <w:style w:type="character" w:styleId="Hyperlink">
    <w:name w:val="Hyperlink"/>
    <w:basedOn w:val="DefaultParagraphFont"/>
    <w:uiPriority w:val="99"/>
    <w:rsid w:val="00D82011"/>
    <w:rPr>
      <w:rFonts w:cs="Times New Roman"/>
      <w:color w:val="0000FF"/>
      <w:u w:val="none"/>
    </w:rPr>
  </w:style>
  <w:style w:type="paragraph" w:customStyle="1" w:styleId="ConsPlusTitle">
    <w:name w:val="ConsPlusTitle"/>
    <w:uiPriority w:val="99"/>
    <w:rsid w:val="002F5A1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947F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1FE"/>
    <w:rPr>
      <w:sz w:val="0"/>
      <w:szCs w:val="0"/>
    </w:rPr>
  </w:style>
  <w:style w:type="paragraph" w:styleId="FootnoteText">
    <w:name w:val="footnote text"/>
    <w:basedOn w:val="Normal"/>
    <w:link w:val="FootnoteTextChar"/>
    <w:uiPriority w:val="99"/>
    <w:rsid w:val="008F29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8F29EB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8F29EB"/>
    <w:rPr>
      <w:rFonts w:cs="Times New Roman"/>
      <w:vertAlign w:val="superscript"/>
    </w:rPr>
  </w:style>
  <w:style w:type="character" w:customStyle="1" w:styleId="a">
    <w:name w:val="Гипертекстовая ссылка"/>
    <w:basedOn w:val="DefaultParagraphFont"/>
    <w:uiPriority w:val="99"/>
    <w:rsid w:val="000F2ED9"/>
    <w:rPr>
      <w:rFonts w:cs="Times New Roman"/>
      <w:color w:val="106BBE"/>
    </w:rPr>
  </w:style>
  <w:style w:type="paragraph" w:styleId="NoSpacing">
    <w:name w:val="No Spacing"/>
    <w:uiPriority w:val="99"/>
    <w:qFormat/>
    <w:rsid w:val="009E077B"/>
    <w:pPr>
      <w:widowControl w:val="0"/>
      <w:suppressAutoHyphens/>
    </w:pPr>
    <w:rPr>
      <w:rFonts w:ascii="Arial" w:hAnsi="Arial" w:cs="Mangal"/>
      <w:kern w:val="1"/>
      <w:sz w:val="20"/>
      <w:szCs w:val="24"/>
      <w:lang w:eastAsia="hi-IN" w:bidi="hi-IN"/>
    </w:rPr>
  </w:style>
  <w:style w:type="paragraph" w:customStyle="1" w:styleId="ConsPlusNormal">
    <w:name w:val="ConsPlusNormal"/>
    <w:uiPriority w:val="99"/>
    <w:rsid w:val="004F20A5"/>
    <w:pPr>
      <w:autoSpaceDE w:val="0"/>
      <w:autoSpaceDN w:val="0"/>
      <w:adjustRightInd w:val="0"/>
    </w:pPr>
    <w:rPr>
      <w:sz w:val="28"/>
      <w:szCs w:val="28"/>
    </w:rPr>
  </w:style>
  <w:style w:type="character" w:styleId="HTMLVariable">
    <w:name w:val="HTML Variable"/>
    <w:aliases w:val="!Ссылки в документе"/>
    <w:basedOn w:val="DefaultParagraphFont"/>
    <w:uiPriority w:val="99"/>
    <w:rsid w:val="00D82011"/>
    <w:rPr>
      <w:rFonts w:ascii="Arial" w:hAnsi="Arial" w:cs="Times New Roman"/>
      <w:iCs/>
      <w:color w:val="0000FF"/>
      <w:sz w:val="24"/>
      <w:u w:val="none"/>
    </w:rPr>
  </w:style>
  <w:style w:type="paragraph" w:styleId="CommentText">
    <w:name w:val="annotation text"/>
    <w:aliases w:val="!Равноширинный текст документа"/>
    <w:basedOn w:val="Normal"/>
    <w:link w:val="CommentTextChar"/>
    <w:uiPriority w:val="99"/>
    <w:rsid w:val="00D82011"/>
    <w:rPr>
      <w:rFonts w:ascii="Courier" w:hAnsi="Courier"/>
      <w:sz w:val="22"/>
      <w:szCs w:val="20"/>
    </w:rPr>
  </w:style>
  <w:style w:type="character" w:customStyle="1" w:styleId="CommentTextChar">
    <w:name w:val="Comment Text Char"/>
    <w:aliases w:val="!Равноширинный текст документа Char"/>
    <w:basedOn w:val="DefaultParagraphFont"/>
    <w:link w:val="CommentText"/>
    <w:uiPriority w:val="99"/>
    <w:locked/>
    <w:rsid w:val="00D82011"/>
    <w:rPr>
      <w:rFonts w:ascii="Courier" w:hAnsi="Courier" w:cs="Times New Roman"/>
      <w:sz w:val="22"/>
    </w:rPr>
  </w:style>
  <w:style w:type="paragraph" w:customStyle="1" w:styleId="Title">
    <w:name w:val="Title!Название НПА"/>
    <w:basedOn w:val="Normal"/>
    <w:uiPriority w:val="99"/>
    <w:rsid w:val="00D82011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D8201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82011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D8201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82011"/>
    <w:rPr>
      <w:rFonts w:ascii="Arial" w:hAnsi="Arial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71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scli\&#1040;&#1088;&#1084;&#1052;&#1091;&#1085;&#1080;&#1094;&#1080;&#1087;&#1072;&#1083;%202.1%20(build%201.1)\Resources\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173</TotalTime>
  <Pages>2</Pages>
  <Words>392</Words>
  <Characters>2241</Characters>
  <Application>Microsoft Office Outlook</Application>
  <DocSecurity>0</DocSecurity>
  <Lines>0</Lines>
  <Paragraphs>0</Paragraphs>
  <ScaleCrop>false</ScaleCrop>
  <Company>Лика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ПОВТОРНО для тех поселений кому не «приходил» первый электронный вариант</dc:title>
  <dc:subject/>
  <dc:creator>1</dc:creator>
  <cp:keywords/>
  <dc:description/>
  <cp:lastModifiedBy>1</cp:lastModifiedBy>
  <cp:revision>20</cp:revision>
  <cp:lastPrinted>2016-08-12T05:01:00Z</cp:lastPrinted>
  <dcterms:created xsi:type="dcterms:W3CDTF">2016-07-22T07:22:00Z</dcterms:created>
  <dcterms:modified xsi:type="dcterms:W3CDTF">2016-09-05T07:33:00Z</dcterms:modified>
</cp:coreProperties>
</file>